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7F158494" w14:textId="77777777" w:rsidR="005B519C" w:rsidRDefault="008204B9" w:rsidP="00161247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 xml:space="preserve">Erforderlich sind </w:t>
      </w:r>
      <w:r w:rsidRPr="00161247">
        <w:rPr>
          <w:rFonts w:ascii="Helvetica" w:hAnsi="Helvetica" w:cs="Courier New"/>
          <w:b/>
          <w:bCs/>
          <w:sz w:val="20"/>
          <w:szCs w:val="20"/>
        </w:rPr>
        <w:t xml:space="preserve">mindestens </w:t>
      </w:r>
      <w:r w:rsidR="00161247" w:rsidRPr="00161247">
        <w:rPr>
          <w:rFonts w:ascii="Helvetica" w:hAnsi="Helvetica" w:cs="Courier New"/>
          <w:b/>
          <w:bCs/>
          <w:sz w:val="20"/>
          <w:szCs w:val="20"/>
        </w:rPr>
        <w:t>3 Referenzen</w:t>
      </w:r>
      <w:r w:rsidR="00161247" w:rsidRPr="00161247">
        <w:rPr>
          <w:rFonts w:ascii="Helvetica" w:hAnsi="Helvetica" w:cs="Courier New"/>
          <w:sz w:val="20"/>
          <w:szCs w:val="20"/>
        </w:rPr>
        <w:t xml:space="preserve">, im Rahmen derer eine Live-Show aus dem Bereich Musik inhaltlich konzipiert, geplant und inkl. Artist Booking und Betreuung sowie Abwicklung </w:t>
      </w:r>
      <w:proofErr w:type="gramStart"/>
      <w:r w:rsidR="00161247" w:rsidRPr="00161247">
        <w:rPr>
          <w:rFonts w:ascii="Helvetica" w:hAnsi="Helvetica" w:cs="Courier New"/>
          <w:sz w:val="20"/>
          <w:szCs w:val="20"/>
        </w:rPr>
        <w:t>von protokollarischen Vertreter</w:t>
      </w:r>
      <w:proofErr w:type="gramEnd"/>
      <w:r w:rsidR="00161247" w:rsidRPr="00161247">
        <w:rPr>
          <w:rFonts w:ascii="Helvetica" w:hAnsi="Helvetica" w:cs="Courier New"/>
          <w:sz w:val="20"/>
          <w:szCs w:val="20"/>
        </w:rPr>
        <w:t xml:space="preserve">*innen erfolgreich umgesetzt </w:t>
      </w:r>
      <w:proofErr w:type="spellStart"/>
      <w:r w:rsidR="00161247" w:rsidRPr="00161247">
        <w:rPr>
          <w:rFonts w:ascii="Helvetica" w:hAnsi="Helvetica" w:cs="Courier New"/>
          <w:sz w:val="20"/>
          <w:szCs w:val="20"/>
        </w:rPr>
        <w:t>wurde.</w:t>
      </w:r>
    </w:p>
    <w:p w14:paraId="7622E065" w14:textId="01B104E5" w:rsidR="008204B9" w:rsidRPr="00774FBA" w:rsidRDefault="008204B9" w:rsidP="00161247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</w:t>
      </w:r>
      <w:proofErr w:type="spellEnd"/>
      <w:r w:rsidRPr="00774FBA">
        <w:rPr>
          <w:rFonts w:ascii="Helvetica" w:hAnsi="Helvetica" w:cs="Courier New"/>
          <w:sz w:val="20"/>
        </w:rPr>
        <w:t>i muss die vorgesehene Projektleitung in einer vergleichbaren Stellung (z.B. als Projektleitung oder stellvertretende Projektleitung) tätig gewesen sein.</w:t>
      </w:r>
    </w:p>
    <w:p w14:paraId="330783F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658660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 xml:space="preserve">Bei Angabe einer größeren Anzahl von Referenzen kann dieses </w:t>
      </w:r>
      <w:r w:rsidRPr="00161247">
        <w:rPr>
          <w:rFonts w:ascii="Helvetica" w:hAnsi="Helvetica" w:cs="Courier New"/>
          <w:b/>
          <w:bCs/>
          <w:sz w:val="20"/>
        </w:rPr>
        <w:t>Formblatt kopiert</w:t>
      </w:r>
      <w:r w:rsidRPr="00774FBA">
        <w:rPr>
          <w:rFonts w:ascii="Helvetica" w:hAnsi="Helvetica" w:cs="Courier New"/>
          <w:sz w:val="20"/>
        </w:rPr>
        <w:t xml:space="preserve"> und mehrfach eingereicht werden.</w:t>
      </w:r>
    </w:p>
    <w:p w14:paraId="2D887C39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94127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94127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94127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94127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94127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94127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35527" w14:textId="77777777" w:rsidR="00941274" w:rsidRDefault="00941274" w:rsidP="00DD7759">
      <w:r>
        <w:separator/>
      </w:r>
    </w:p>
  </w:endnote>
  <w:endnote w:type="continuationSeparator" w:id="0">
    <w:p w14:paraId="4694A26D" w14:textId="77777777" w:rsidR="00941274" w:rsidRDefault="00941274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2284E" w14:textId="77777777" w:rsidR="00941274" w:rsidRDefault="00941274" w:rsidP="00DD7759">
      <w:r>
        <w:separator/>
      </w:r>
    </w:p>
  </w:footnote>
  <w:footnote w:type="continuationSeparator" w:id="0">
    <w:p w14:paraId="77B288D5" w14:textId="77777777" w:rsidR="00941274" w:rsidRDefault="00941274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560BC"/>
    <w:rsid w:val="00095727"/>
    <w:rsid w:val="00116DDE"/>
    <w:rsid w:val="0012599C"/>
    <w:rsid w:val="001350B7"/>
    <w:rsid w:val="00161247"/>
    <w:rsid w:val="001735D3"/>
    <w:rsid w:val="00192BAE"/>
    <w:rsid w:val="001E2A76"/>
    <w:rsid w:val="001E46FA"/>
    <w:rsid w:val="002E6FE6"/>
    <w:rsid w:val="002F56F9"/>
    <w:rsid w:val="003B048D"/>
    <w:rsid w:val="003C1707"/>
    <w:rsid w:val="00407498"/>
    <w:rsid w:val="00417BD8"/>
    <w:rsid w:val="00441BDA"/>
    <w:rsid w:val="00450550"/>
    <w:rsid w:val="0047178F"/>
    <w:rsid w:val="00487B0C"/>
    <w:rsid w:val="004C5248"/>
    <w:rsid w:val="00582C9C"/>
    <w:rsid w:val="005B519C"/>
    <w:rsid w:val="005E0ED3"/>
    <w:rsid w:val="0069461C"/>
    <w:rsid w:val="006D5637"/>
    <w:rsid w:val="00701199"/>
    <w:rsid w:val="00774FBA"/>
    <w:rsid w:val="007754AF"/>
    <w:rsid w:val="008204B9"/>
    <w:rsid w:val="0082195D"/>
    <w:rsid w:val="0083330D"/>
    <w:rsid w:val="0084155E"/>
    <w:rsid w:val="008B028F"/>
    <w:rsid w:val="009174E5"/>
    <w:rsid w:val="00941274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CC26BD"/>
    <w:rsid w:val="00D05E8A"/>
    <w:rsid w:val="00D27AE1"/>
    <w:rsid w:val="00D32A86"/>
    <w:rsid w:val="00D80BDE"/>
    <w:rsid w:val="00DD7759"/>
    <w:rsid w:val="00E3238B"/>
    <w:rsid w:val="00E33DEE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407498"/>
    <w:rsid w:val="00441BDA"/>
    <w:rsid w:val="00BD0652"/>
    <w:rsid w:val="00D05490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3</Pages>
  <Words>393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6</cp:revision>
  <dcterms:created xsi:type="dcterms:W3CDTF">2026-02-12T14:41:00Z</dcterms:created>
  <dcterms:modified xsi:type="dcterms:W3CDTF">2026-05-06T13:51:00Z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